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E7F" w:rsidRPr="00C35367" w:rsidRDefault="003B1E7F" w:rsidP="00FB07AD">
      <w:pPr>
        <w:jc w:val="both"/>
        <w:rPr>
          <w:b/>
          <w:color w:val="000000"/>
          <w:spacing w:val="-3"/>
          <w:lang w:val="kk-KZ"/>
        </w:rPr>
      </w:pPr>
      <w:r>
        <w:rPr>
          <w:b/>
          <w:lang w:val="kk-KZ"/>
        </w:rPr>
        <w:t>Тақырып  № 9</w:t>
      </w:r>
      <w:r w:rsidRPr="00C35367">
        <w:rPr>
          <w:b/>
          <w:lang w:val="kk-KZ"/>
        </w:rPr>
        <w:t xml:space="preserve"> </w:t>
      </w:r>
      <w:r w:rsidRPr="00C35367">
        <w:rPr>
          <w:b/>
          <w:color w:val="000000"/>
          <w:spacing w:val="-3"/>
          <w:lang w:val="kk-KZ"/>
        </w:rPr>
        <w:t>Бизнес – жоспарлаудың ұйымдастырулық негіздері</w:t>
      </w:r>
    </w:p>
    <w:p w:rsidR="003B1E7F" w:rsidRPr="00C35367" w:rsidRDefault="003B1E7F" w:rsidP="00FB07AD">
      <w:pPr>
        <w:jc w:val="both"/>
        <w:rPr>
          <w:b/>
          <w:color w:val="000000"/>
          <w:spacing w:val="-3"/>
          <w:lang w:val="kk-KZ"/>
        </w:rPr>
      </w:pPr>
    </w:p>
    <w:p w:rsidR="003B1E7F" w:rsidRPr="00C35367" w:rsidRDefault="003B1E7F" w:rsidP="00FB07AD">
      <w:pPr>
        <w:pStyle w:val="BodyTextIndent"/>
        <w:ind w:left="0" w:firstLine="708"/>
        <w:jc w:val="both"/>
        <w:rPr>
          <w:b/>
          <w:color w:val="000000"/>
          <w:spacing w:val="-3"/>
          <w:lang w:val="kk-KZ"/>
        </w:rPr>
      </w:pPr>
      <w:r w:rsidRPr="00C35367">
        <w:rPr>
          <w:b/>
          <w:color w:val="000000"/>
          <w:spacing w:val="-3"/>
          <w:lang w:val="kk-KZ"/>
        </w:rPr>
        <w:t xml:space="preserve">Дәрiс мақсаты: </w:t>
      </w:r>
      <w:r w:rsidRPr="00C35367">
        <w:rPr>
          <w:color w:val="000000"/>
          <w:spacing w:val="-3"/>
          <w:lang w:val="kk-KZ"/>
        </w:rPr>
        <w:t>Бизнес – жоспарды жасау әдiстемесiн игеру және қаржылық көрсеткiштердi есептеу тәсiлдерiн оқу</w:t>
      </w:r>
      <w:r w:rsidRPr="00C35367">
        <w:rPr>
          <w:b/>
          <w:color w:val="000000"/>
          <w:spacing w:val="-3"/>
          <w:lang w:val="kk-KZ"/>
        </w:rPr>
        <w:t xml:space="preserve"> </w:t>
      </w:r>
    </w:p>
    <w:p w:rsidR="003B1E7F" w:rsidRPr="00C35367" w:rsidRDefault="003B1E7F" w:rsidP="00FB07AD">
      <w:pPr>
        <w:ind w:left="360" w:firstLine="348"/>
        <w:jc w:val="both"/>
        <w:rPr>
          <w:b/>
          <w:lang w:val="kk-KZ"/>
        </w:rPr>
      </w:pPr>
      <w:r w:rsidRPr="00C35367">
        <w:rPr>
          <w:b/>
          <w:lang w:val="kk-KZ"/>
        </w:rPr>
        <w:t>Дәріс жоспары:</w:t>
      </w:r>
    </w:p>
    <w:p w:rsidR="003B1E7F" w:rsidRPr="00C35367" w:rsidRDefault="003B1E7F" w:rsidP="00FB07AD">
      <w:pPr>
        <w:jc w:val="both"/>
        <w:rPr>
          <w:color w:val="000000"/>
          <w:spacing w:val="-3"/>
          <w:lang w:val="kk-KZ"/>
        </w:rPr>
      </w:pPr>
    </w:p>
    <w:p w:rsidR="003B1E7F" w:rsidRPr="00C35367" w:rsidRDefault="003B1E7F" w:rsidP="00FB07AD">
      <w:pPr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1. Бизнес – жоспардың тағайындығы және математикалық моделi.</w:t>
      </w:r>
    </w:p>
    <w:p w:rsidR="003B1E7F" w:rsidRPr="00C35367" w:rsidRDefault="003B1E7F" w:rsidP="00FB07AD">
      <w:pPr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2. Фирма капиталын тиiмдi пайдалану көрсеткiштерi.</w:t>
      </w:r>
    </w:p>
    <w:p w:rsidR="003B1E7F" w:rsidRPr="00C35367" w:rsidRDefault="003B1E7F" w:rsidP="00FB07AD">
      <w:pPr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3. Кәсiпорынның бизнесiн бағалау әдiстерi.</w:t>
      </w:r>
    </w:p>
    <w:p w:rsidR="003B1E7F" w:rsidRPr="00C35367" w:rsidRDefault="003B1E7F" w:rsidP="00FB07AD">
      <w:pPr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4. Бизнес – процестердiң бизнес – диагностикасы.</w:t>
      </w:r>
    </w:p>
    <w:p w:rsidR="003B1E7F" w:rsidRPr="00C35367" w:rsidRDefault="003B1E7F" w:rsidP="00FB07AD">
      <w:pPr>
        <w:jc w:val="both"/>
        <w:rPr>
          <w:color w:val="000000"/>
          <w:spacing w:val="-3"/>
          <w:lang w:val="kk-KZ"/>
        </w:rPr>
      </w:pPr>
    </w:p>
    <w:p w:rsidR="003B1E7F" w:rsidRPr="00C35367" w:rsidRDefault="003B1E7F" w:rsidP="00FB07AD">
      <w:pPr>
        <w:pStyle w:val="BodyTextIndent"/>
        <w:jc w:val="center"/>
        <w:rPr>
          <w:b/>
          <w:color w:val="000000"/>
          <w:spacing w:val="-3"/>
        </w:rPr>
      </w:pPr>
      <w:r w:rsidRPr="00C35367">
        <w:rPr>
          <w:b/>
          <w:color w:val="000000"/>
          <w:spacing w:val="-3"/>
          <w:lang w:val="kk-KZ"/>
        </w:rPr>
        <w:t>Бақылау сұрақтары</w:t>
      </w:r>
      <w:r w:rsidRPr="00C35367">
        <w:rPr>
          <w:b/>
          <w:color w:val="000000"/>
          <w:spacing w:val="-3"/>
        </w:rPr>
        <w:t>:</w:t>
      </w:r>
    </w:p>
    <w:p w:rsidR="003B1E7F" w:rsidRPr="00C35367" w:rsidRDefault="003B1E7F" w:rsidP="00FB07AD">
      <w:pPr>
        <w:pStyle w:val="BodyTextIndent"/>
        <w:spacing w:after="0"/>
        <w:ind w:left="0"/>
        <w:jc w:val="both"/>
        <w:rPr>
          <w:color w:val="000000"/>
          <w:spacing w:val="-3"/>
        </w:rPr>
      </w:pPr>
      <w:r w:rsidRPr="00C35367">
        <w:rPr>
          <w:color w:val="000000"/>
          <w:spacing w:val="-3"/>
          <w:lang w:val="kk-KZ"/>
        </w:rPr>
        <w:t>1. Бизнес – жоспар дегеңiмiз не</w:t>
      </w:r>
      <w:r w:rsidRPr="00C35367">
        <w:rPr>
          <w:color w:val="000000"/>
          <w:spacing w:val="-3"/>
        </w:rPr>
        <w:t xml:space="preserve"> ?</w:t>
      </w:r>
    </w:p>
    <w:p w:rsidR="003B1E7F" w:rsidRPr="00C35367" w:rsidRDefault="003B1E7F" w:rsidP="00FB07AD">
      <w:pPr>
        <w:pStyle w:val="BodyTextIndent"/>
        <w:spacing w:after="0"/>
        <w:ind w:left="0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2. Не үшiн және қандай себептерге байланысты бизнес – жоспар жасалынады ?</w:t>
      </w:r>
    </w:p>
    <w:p w:rsidR="003B1E7F" w:rsidRPr="00C35367" w:rsidRDefault="003B1E7F" w:rsidP="00FB07AD">
      <w:pPr>
        <w:pStyle w:val="BodyTextIndent"/>
        <w:numPr>
          <w:ilvl w:val="0"/>
          <w:numId w:val="6"/>
        </w:numPr>
        <w:spacing w:after="0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Бизнес – жоспар қандай мерзiмге жасалынады ?</w:t>
      </w:r>
    </w:p>
    <w:p w:rsidR="003B1E7F" w:rsidRPr="00C35367" w:rsidRDefault="003B1E7F" w:rsidP="00FB07AD">
      <w:pPr>
        <w:pStyle w:val="BodyTextIndent"/>
        <w:numPr>
          <w:ilvl w:val="0"/>
          <w:numId w:val="6"/>
        </w:numPr>
        <w:spacing w:after="0"/>
        <w:jc w:val="both"/>
        <w:rPr>
          <w:color w:val="000000"/>
          <w:spacing w:val="-3"/>
        </w:rPr>
      </w:pPr>
      <w:r w:rsidRPr="00C35367">
        <w:rPr>
          <w:color w:val="000000"/>
          <w:spacing w:val="-3"/>
          <w:lang w:val="kk-KZ"/>
        </w:rPr>
        <w:t>Бизнес – жоспардың тараулары ?</w:t>
      </w:r>
    </w:p>
    <w:p w:rsidR="003B1E7F" w:rsidRPr="00C35367" w:rsidRDefault="003B1E7F" w:rsidP="00FB07AD">
      <w:pPr>
        <w:pStyle w:val="BodyTextIndent"/>
        <w:spacing w:after="0"/>
        <w:ind w:left="0"/>
        <w:jc w:val="both"/>
        <w:rPr>
          <w:color w:val="000000"/>
          <w:spacing w:val="-3"/>
        </w:rPr>
      </w:pPr>
      <w:r w:rsidRPr="00C35367">
        <w:rPr>
          <w:color w:val="000000"/>
          <w:spacing w:val="-3"/>
          <w:lang w:val="kk-KZ"/>
        </w:rPr>
        <w:t xml:space="preserve">6. Бизнес – жоспардың жасалу әдiстемесi. </w:t>
      </w:r>
    </w:p>
    <w:p w:rsidR="003B1E7F" w:rsidRPr="00C35367" w:rsidRDefault="003B1E7F" w:rsidP="00FB07AD">
      <w:pPr>
        <w:pStyle w:val="BodyTextIndent"/>
        <w:spacing w:after="0"/>
        <w:ind w:left="0"/>
        <w:jc w:val="center"/>
        <w:rPr>
          <w:b/>
          <w:color w:val="000000"/>
          <w:spacing w:val="-3"/>
        </w:rPr>
      </w:pPr>
      <w:r w:rsidRPr="00C35367">
        <w:rPr>
          <w:b/>
          <w:color w:val="000000"/>
          <w:spacing w:val="-3"/>
          <w:lang w:val="kk-KZ"/>
        </w:rPr>
        <w:t>Әдебиеттер</w:t>
      </w:r>
      <w:r w:rsidRPr="00C35367">
        <w:rPr>
          <w:b/>
          <w:color w:val="000000"/>
          <w:spacing w:val="-3"/>
        </w:rPr>
        <w:t>:</w:t>
      </w:r>
    </w:p>
    <w:p w:rsidR="003B1E7F" w:rsidRPr="00C35367" w:rsidRDefault="003B1E7F" w:rsidP="00FB07AD">
      <w:pPr>
        <w:pStyle w:val="BodyTextIndent"/>
        <w:spacing w:after="0"/>
        <w:ind w:left="0"/>
        <w:jc w:val="center"/>
        <w:rPr>
          <w:color w:val="000000"/>
          <w:spacing w:val="-3"/>
        </w:rPr>
      </w:pPr>
    </w:p>
    <w:p w:rsidR="003B1E7F" w:rsidRPr="00C35367" w:rsidRDefault="003B1E7F" w:rsidP="00FB07AD">
      <w:pPr>
        <w:shd w:val="clear" w:color="auto" w:fill="FFFFFF"/>
        <w:tabs>
          <w:tab w:val="left" w:pos="1109"/>
        </w:tabs>
        <w:spacing w:before="5" w:line="264" w:lineRule="exact"/>
        <w:jc w:val="center"/>
        <w:rPr>
          <w:color w:val="000000"/>
          <w:spacing w:val="-18"/>
        </w:rPr>
      </w:pPr>
      <w:r w:rsidRPr="00C35367">
        <w:rPr>
          <w:color w:val="000000"/>
          <w:spacing w:val="-1"/>
          <w:lang w:val="kk-KZ"/>
        </w:rPr>
        <w:t>3</w:t>
      </w:r>
      <w:r w:rsidRPr="00C35367">
        <w:rPr>
          <w:color w:val="000000"/>
          <w:spacing w:val="-1"/>
        </w:rPr>
        <w:t xml:space="preserve">, </w:t>
      </w:r>
      <w:r w:rsidRPr="00C35367">
        <w:rPr>
          <w:color w:val="000000"/>
          <w:spacing w:val="-1"/>
          <w:lang w:val="kk-KZ"/>
        </w:rPr>
        <w:t>бет</w:t>
      </w:r>
      <w:r w:rsidRPr="00C35367">
        <w:rPr>
          <w:color w:val="000000"/>
          <w:spacing w:val="-1"/>
        </w:rPr>
        <w:t>. 12 - 25.</w:t>
      </w:r>
      <w:r w:rsidRPr="00C35367">
        <w:rPr>
          <w:color w:val="000000"/>
          <w:spacing w:val="-1"/>
          <w:lang w:val="kk-KZ"/>
        </w:rPr>
        <w:t>, 5</w:t>
      </w:r>
      <w:r w:rsidRPr="00C35367">
        <w:rPr>
          <w:color w:val="000000"/>
          <w:spacing w:val="-5"/>
        </w:rPr>
        <w:t xml:space="preserve">, </w:t>
      </w:r>
      <w:r w:rsidRPr="00C35367">
        <w:rPr>
          <w:color w:val="000000"/>
          <w:spacing w:val="-5"/>
          <w:lang w:val="kk-KZ"/>
        </w:rPr>
        <w:t>бет</w:t>
      </w:r>
      <w:r w:rsidRPr="00C35367">
        <w:rPr>
          <w:color w:val="000000"/>
          <w:spacing w:val="-5"/>
        </w:rPr>
        <w:t>. 85 – 113.</w:t>
      </w:r>
      <w:r w:rsidRPr="00C35367">
        <w:rPr>
          <w:color w:val="000000"/>
          <w:spacing w:val="-5"/>
          <w:lang w:val="kk-KZ"/>
        </w:rPr>
        <w:t xml:space="preserve">, </w:t>
      </w:r>
      <w:r w:rsidRPr="00C35367">
        <w:rPr>
          <w:color w:val="000000"/>
          <w:spacing w:val="-4"/>
          <w:lang w:val="kk-KZ"/>
        </w:rPr>
        <w:t>6</w:t>
      </w:r>
      <w:r w:rsidRPr="00C35367">
        <w:rPr>
          <w:color w:val="000000"/>
          <w:spacing w:val="-1"/>
        </w:rPr>
        <w:t xml:space="preserve">, </w:t>
      </w:r>
      <w:r w:rsidRPr="00C35367">
        <w:rPr>
          <w:color w:val="000000"/>
          <w:spacing w:val="-1"/>
          <w:lang w:val="kk-KZ"/>
        </w:rPr>
        <w:t>бет</w:t>
      </w:r>
      <w:r w:rsidRPr="00C35367">
        <w:rPr>
          <w:color w:val="000000"/>
          <w:spacing w:val="-1"/>
        </w:rPr>
        <w:t>. 11 – 32.</w:t>
      </w:r>
    </w:p>
    <w:p w:rsidR="003B1E7F" w:rsidRPr="00FB07AD" w:rsidRDefault="003B1E7F" w:rsidP="00FB07AD"/>
    <w:sectPr w:rsidR="003B1E7F" w:rsidRPr="00FB07AD" w:rsidSect="001B2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KZ Arial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E549E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334C2375"/>
    <w:multiLevelType w:val="hybridMultilevel"/>
    <w:tmpl w:val="EA5426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37EB6FD4"/>
    <w:multiLevelType w:val="hybridMultilevel"/>
    <w:tmpl w:val="72F463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8ED768D"/>
    <w:multiLevelType w:val="hybridMultilevel"/>
    <w:tmpl w:val="7786ED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7826B23"/>
    <w:multiLevelType w:val="singleLevel"/>
    <w:tmpl w:val="FB989126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5">
    <w:nsid w:val="6DFE6ECB"/>
    <w:multiLevelType w:val="singleLevel"/>
    <w:tmpl w:val="437C7316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6">
    <w:nsid w:val="6E840D2E"/>
    <w:multiLevelType w:val="hybridMultilevel"/>
    <w:tmpl w:val="1BBEB2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F7C04BA"/>
    <w:multiLevelType w:val="hybridMultilevel"/>
    <w:tmpl w:val="09CC441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43D"/>
    <w:rsid w:val="000129CE"/>
    <w:rsid w:val="00096EB3"/>
    <w:rsid w:val="000A16F1"/>
    <w:rsid w:val="000D7857"/>
    <w:rsid w:val="000E743D"/>
    <w:rsid w:val="0014566B"/>
    <w:rsid w:val="00147194"/>
    <w:rsid w:val="001803F0"/>
    <w:rsid w:val="00197312"/>
    <w:rsid w:val="001B2380"/>
    <w:rsid w:val="001C430D"/>
    <w:rsid w:val="001C76E9"/>
    <w:rsid w:val="00227EC6"/>
    <w:rsid w:val="00277D01"/>
    <w:rsid w:val="00286BAD"/>
    <w:rsid w:val="0039440D"/>
    <w:rsid w:val="003B1E7F"/>
    <w:rsid w:val="0042584A"/>
    <w:rsid w:val="00436A80"/>
    <w:rsid w:val="00476336"/>
    <w:rsid w:val="00494D12"/>
    <w:rsid w:val="004D063D"/>
    <w:rsid w:val="004D5799"/>
    <w:rsid w:val="005B3CCB"/>
    <w:rsid w:val="005C027B"/>
    <w:rsid w:val="005D090B"/>
    <w:rsid w:val="006257E7"/>
    <w:rsid w:val="00633251"/>
    <w:rsid w:val="00652C03"/>
    <w:rsid w:val="00663AA6"/>
    <w:rsid w:val="006A16BE"/>
    <w:rsid w:val="006D5FD4"/>
    <w:rsid w:val="00714683"/>
    <w:rsid w:val="007A6672"/>
    <w:rsid w:val="007E0EEE"/>
    <w:rsid w:val="00807A12"/>
    <w:rsid w:val="00876F3D"/>
    <w:rsid w:val="00996719"/>
    <w:rsid w:val="009C6053"/>
    <w:rsid w:val="00A2123B"/>
    <w:rsid w:val="00AC3FC1"/>
    <w:rsid w:val="00B141D4"/>
    <w:rsid w:val="00B368B3"/>
    <w:rsid w:val="00BD1D66"/>
    <w:rsid w:val="00C35367"/>
    <w:rsid w:val="00C83EB3"/>
    <w:rsid w:val="00CE61EB"/>
    <w:rsid w:val="00CF0718"/>
    <w:rsid w:val="00D21192"/>
    <w:rsid w:val="00D23AE4"/>
    <w:rsid w:val="00D50883"/>
    <w:rsid w:val="00DA22C7"/>
    <w:rsid w:val="00E16009"/>
    <w:rsid w:val="00E95576"/>
    <w:rsid w:val="00F241F0"/>
    <w:rsid w:val="00F36526"/>
    <w:rsid w:val="00FB07AD"/>
    <w:rsid w:val="00FD6403"/>
    <w:rsid w:val="00FD7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68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096EB3"/>
    <w:pPr>
      <w:spacing w:after="135"/>
      <w:outlineLvl w:val="0"/>
    </w:pPr>
    <w:rPr>
      <w:rFonts w:ascii="Arial Narrow" w:hAnsi="Arial Narrow"/>
      <w:b/>
      <w:bCs/>
      <w:color w:val="FFFFFF"/>
      <w:kern w:val="36"/>
      <w:sz w:val="33"/>
      <w:szCs w:val="33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EB3"/>
    <w:rPr>
      <w:rFonts w:ascii="Arial Narrow" w:hAnsi="Arial Narrow" w:cs="Times New Roman"/>
      <w:b/>
      <w:bCs/>
      <w:color w:val="FFFFFF"/>
      <w:kern w:val="36"/>
      <w:sz w:val="33"/>
      <w:szCs w:val="33"/>
      <w:lang w:eastAsia="ru-RU"/>
    </w:rPr>
  </w:style>
  <w:style w:type="table" w:styleId="TableGrid">
    <w:name w:val="Table Grid"/>
    <w:basedOn w:val="TableNormal"/>
    <w:uiPriority w:val="99"/>
    <w:rsid w:val="001803F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олбец"/>
    <w:basedOn w:val="Normal"/>
    <w:uiPriority w:val="99"/>
    <w:rsid w:val="00096EB3"/>
    <w:pPr>
      <w:autoSpaceDE w:val="0"/>
      <w:autoSpaceDN w:val="0"/>
    </w:pPr>
    <w:rPr>
      <w:rFonts w:ascii="Arial" w:hAnsi="Arial" w:cs="Arial"/>
      <w:i/>
      <w:iCs/>
      <w:sz w:val="14"/>
      <w:szCs w:val="14"/>
    </w:rPr>
  </w:style>
  <w:style w:type="paragraph" w:customStyle="1" w:styleId="Stlb">
    <w:name w:val="Stlb"/>
    <w:basedOn w:val="Normal"/>
    <w:uiPriority w:val="99"/>
    <w:rsid w:val="00096EB3"/>
    <w:pPr>
      <w:autoSpaceDE w:val="0"/>
      <w:autoSpaceDN w:val="0"/>
      <w:jc w:val="right"/>
    </w:pPr>
    <w:rPr>
      <w:rFonts w:ascii="KZ Arial" w:hAnsi="KZ Arial" w:cs="KZ Arial"/>
      <w:sz w:val="18"/>
      <w:szCs w:val="18"/>
    </w:rPr>
  </w:style>
  <w:style w:type="paragraph" w:customStyle="1" w:styleId="OsnTxt">
    <w:name w:val="OsnTxt"/>
    <w:uiPriority w:val="99"/>
    <w:rsid w:val="00D23AE4"/>
    <w:pPr>
      <w:spacing w:line="330" w:lineRule="exact"/>
      <w:ind w:firstLine="709"/>
      <w:jc w:val="both"/>
    </w:pPr>
    <w:rPr>
      <w:rFonts w:ascii="Arial" w:eastAsia="Times New Roman" w:hAnsi="Arial"/>
      <w:sz w:val="23"/>
      <w:szCs w:val="20"/>
    </w:rPr>
  </w:style>
  <w:style w:type="paragraph" w:styleId="ListParagraph">
    <w:name w:val="List Paragraph"/>
    <w:basedOn w:val="Normal"/>
    <w:uiPriority w:val="99"/>
    <w:qFormat/>
    <w:rsid w:val="00B368B3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AC3FC1"/>
    <w:rPr>
      <w:rFonts w:cs="Times New Roman"/>
    </w:rPr>
  </w:style>
  <w:style w:type="character" w:customStyle="1" w:styleId="butback">
    <w:name w:val="butback"/>
    <w:basedOn w:val="DefaultParagraphFont"/>
    <w:uiPriority w:val="99"/>
    <w:rsid w:val="00AC3FC1"/>
    <w:rPr>
      <w:rFonts w:cs="Times New Roman"/>
    </w:rPr>
  </w:style>
  <w:style w:type="character" w:customStyle="1" w:styleId="submenu-table">
    <w:name w:val="submenu-table"/>
    <w:basedOn w:val="DefaultParagraphFont"/>
    <w:uiPriority w:val="99"/>
    <w:rsid w:val="00AC3FC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14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14683"/>
    <w:rPr>
      <w:rFonts w:ascii="Tahoma" w:hAnsi="Tahoma" w:cs="Tahoma"/>
      <w:sz w:val="16"/>
      <w:szCs w:val="16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FB07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B07AD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94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225</TotalTime>
  <Pages>1</Pages>
  <Words>105</Words>
  <Characters>600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2014-09-24T22:26:00Z</dcterms:created>
  <dcterms:modified xsi:type="dcterms:W3CDTF">2015-09-14T15:37:00Z</dcterms:modified>
</cp:coreProperties>
</file>